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081C4" w14:textId="77777777" w:rsidR="00C54ED8" w:rsidRDefault="00C54ED8" w:rsidP="00C54E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WARKOP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782F440C" w14:textId="77777777" w:rsidR="00C54ED8" w:rsidRDefault="00C54ED8" w:rsidP="00C54E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Warcop</w:t>
      </w:r>
      <w:proofErr w:type="spellEnd"/>
      <w:r>
        <w:rPr>
          <w:rFonts w:ascii="Times New Roman" w:hAnsi="Times New Roman" w:cs="Times New Roman"/>
          <w:sz w:val="24"/>
          <w:szCs w:val="24"/>
        </w:rPr>
        <w:t>, Westmoreland.</w:t>
      </w:r>
    </w:p>
    <w:p w14:paraId="48526656" w14:textId="77777777" w:rsidR="00C54ED8" w:rsidRDefault="00C54ED8" w:rsidP="00C54E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2CD353" w14:textId="77777777" w:rsidR="00C54ED8" w:rsidRDefault="00C54ED8" w:rsidP="00C54E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B3E812" w14:textId="77777777" w:rsidR="00C54ED8" w:rsidRDefault="00C54ED8" w:rsidP="00C54ED8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Westmoreland the tax of a fifteenth and a tenth granted to the King at the last Parliament.</w:t>
      </w:r>
    </w:p>
    <w:p w14:paraId="56DB0156" w14:textId="77777777" w:rsidR="00C54ED8" w:rsidRDefault="00C54ED8" w:rsidP="00C54E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p.188)</w:t>
      </w:r>
    </w:p>
    <w:p w14:paraId="2ACF1164" w14:textId="77777777" w:rsidR="00C54ED8" w:rsidRDefault="00C54ED8" w:rsidP="00C54E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DAF84D" w14:textId="77777777" w:rsidR="00C54ED8" w:rsidRDefault="00C54ED8" w:rsidP="00C54E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748D0C" w14:textId="77777777" w:rsidR="00C54ED8" w:rsidRDefault="00C54ED8" w:rsidP="00C54E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 2021</w:t>
      </w:r>
    </w:p>
    <w:p w14:paraId="7ED5B16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EAB2A" w14:textId="77777777" w:rsidR="00C54ED8" w:rsidRDefault="00C54ED8" w:rsidP="009139A6">
      <w:r>
        <w:separator/>
      </w:r>
    </w:p>
  </w:endnote>
  <w:endnote w:type="continuationSeparator" w:id="0">
    <w:p w14:paraId="6317F5F4" w14:textId="77777777" w:rsidR="00C54ED8" w:rsidRDefault="00C54E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7E6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B48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D28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32E2E" w14:textId="77777777" w:rsidR="00C54ED8" w:rsidRDefault="00C54ED8" w:rsidP="009139A6">
      <w:r>
        <w:separator/>
      </w:r>
    </w:p>
  </w:footnote>
  <w:footnote w:type="continuationSeparator" w:id="0">
    <w:p w14:paraId="6ECB764D" w14:textId="77777777" w:rsidR="00C54ED8" w:rsidRDefault="00C54E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74C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BE9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01A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ED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54ED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45CE6"/>
  <w15:chartTrackingRefBased/>
  <w15:docId w15:val="{AE359ACA-5619-4E8E-AC30-995F5167F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2021-05-28T19:36:00Z</dcterms:created>
  <dcterms:modified xsi:type="dcterms:W3CDTF">2021-05-28T19:37:00Z</dcterms:modified>
</cp:coreProperties>
</file>